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81D9D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4B04D8B7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AC5AA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DD4CA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Jan.1407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Wallingford, Berkshire,</w:t>
      </w:r>
    </w:p>
    <w:p w14:paraId="74590E8A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8FB713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19-37)</w:t>
      </w:r>
    </w:p>
    <w:p w14:paraId="7F6F1FF3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9BB7D" w14:textId="77777777" w:rsidR="00106528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AA153" w14:textId="77777777" w:rsidR="00106528" w:rsidRPr="0076508C" w:rsidRDefault="00106528" w:rsidP="001065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3D63EC00" w14:textId="70B63CE1" w:rsidR="00BA00AB" w:rsidRPr="00106528" w:rsidRDefault="004C54F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A00AB" w:rsidRPr="001065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2495D" w14:textId="77777777" w:rsidR="00106528" w:rsidRDefault="00106528" w:rsidP="009139A6">
      <w:r>
        <w:separator/>
      </w:r>
    </w:p>
  </w:endnote>
  <w:endnote w:type="continuationSeparator" w:id="0">
    <w:p w14:paraId="5C78707B" w14:textId="77777777" w:rsidR="00106528" w:rsidRDefault="001065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B07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B1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3EA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1A0A1" w14:textId="77777777" w:rsidR="00106528" w:rsidRDefault="00106528" w:rsidP="009139A6">
      <w:r>
        <w:separator/>
      </w:r>
    </w:p>
  </w:footnote>
  <w:footnote w:type="continuationSeparator" w:id="0">
    <w:p w14:paraId="19177DF1" w14:textId="77777777" w:rsidR="00106528" w:rsidRDefault="001065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7AB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EE5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D1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528"/>
    <w:rsid w:val="000666E0"/>
    <w:rsid w:val="00106528"/>
    <w:rsid w:val="002510B7"/>
    <w:rsid w:val="004C54FF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4BBEE"/>
  <w15:chartTrackingRefBased/>
  <w15:docId w15:val="{D118F08B-1831-468F-9FE3-CE91B024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2021-03-17T21:24:00Z</dcterms:created>
  <dcterms:modified xsi:type="dcterms:W3CDTF">2021-03-17T21:30:00Z</dcterms:modified>
</cp:coreProperties>
</file>